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65BCF" w14:textId="47CE7CB0" w:rsidR="00A42C68" w:rsidRDefault="00A42C68" w:rsidP="00BB7D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KINGE (</w:t>
      </w:r>
      <w:proofErr w:type="gramStart"/>
      <w:r>
        <w:rPr>
          <w:rFonts w:cs="Times New Roman"/>
          <w:szCs w:val="24"/>
          <w:u w:val="single"/>
        </w:rPr>
        <w:t>KYNG)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  (fl.1442)</w:t>
      </w:r>
    </w:p>
    <w:p w14:paraId="3C05168D" w14:textId="77777777" w:rsidR="00434DF8" w:rsidRDefault="00434DF8" w:rsidP="00434D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2A3EFDB5" w14:textId="77777777" w:rsidR="00434DF8" w:rsidRDefault="00434DF8" w:rsidP="00434DF8">
      <w:pPr>
        <w:pStyle w:val="NoSpacing"/>
        <w:rPr>
          <w:rFonts w:cs="Times New Roman"/>
          <w:szCs w:val="24"/>
        </w:rPr>
      </w:pPr>
    </w:p>
    <w:p w14:paraId="4D97E477" w14:textId="77777777" w:rsidR="00434DF8" w:rsidRDefault="00434DF8" w:rsidP="00434DF8">
      <w:pPr>
        <w:pStyle w:val="NoSpacing"/>
        <w:rPr>
          <w:rFonts w:cs="Times New Roman"/>
          <w:szCs w:val="24"/>
        </w:rPr>
      </w:pPr>
    </w:p>
    <w:p w14:paraId="57248FA8" w14:textId="77777777" w:rsidR="00434DF8" w:rsidRDefault="00434DF8" w:rsidP="00434D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Fellow of Merton.</w:t>
      </w:r>
    </w:p>
    <w:p w14:paraId="30A8057C" w14:textId="77777777" w:rsidR="00434DF8" w:rsidRDefault="00434DF8" w:rsidP="00434D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38E73DA4" w14:textId="77777777" w:rsidR="00434DF8" w:rsidRDefault="00434DF8" w:rsidP="00434DF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1A347D05" w14:textId="77777777" w:rsidR="00434DF8" w:rsidRDefault="00434DF8" w:rsidP="00434DF8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p.234)</w:t>
      </w:r>
    </w:p>
    <w:p w14:paraId="6AACE462" w14:textId="77777777" w:rsidR="00434DF8" w:rsidRDefault="00434DF8" w:rsidP="00434DF8">
      <w:pPr>
        <w:pStyle w:val="NoSpacing"/>
        <w:rPr>
          <w:rFonts w:cs="Times New Roman"/>
          <w:szCs w:val="24"/>
        </w:rPr>
      </w:pPr>
    </w:p>
    <w:p w14:paraId="05C26CF4" w14:textId="77777777" w:rsidR="00434DF8" w:rsidRDefault="00434DF8" w:rsidP="00434DF8">
      <w:pPr>
        <w:pStyle w:val="NoSpacing"/>
        <w:rPr>
          <w:rFonts w:cs="Times New Roman"/>
          <w:szCs w:val="24"/>
        </w:rPr>
      </w:pPr>
    </w:p>
    <w:p w14:paraId="0EDA8EF5" w14:textId="77777777" w:rsidR="00434DF8" w:rsidRDefault="00434DF8" w:rsidP="00434D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2025</w:t>
      </w:r>
    </w:p>
    <w:p w14:paraId="202A24E0" w14:textId="77777777" w:rsidR="00A42C68" w:rsidRPr="00A42C68" w:rsidRDefault="00A42C68" w:rsidP="00BB7DF7">
      <w:pPr>
        <w:pStyle w:val="NoSpacing"/>
        <w:rPr>
          <w:rFonts w:cs="Times New Roman"/>
          <w:szCs w:val="24"/>
        </w:rPr>
      </w:pPr>
    </w:p>
    <w:p w14:paraId="2AC1AB3E" w14:textId="4518C814" w:rsidR="00BB7DF7" w:rsidRPr="00BB7DF7" w:rsidRDefault="00BB7DF7" w:rsidP="00D47DEA">
      <w:pPr>
        <w:pStyle w:val="NoSpacing"/>
        <w:rPr>
          <w:rFonts w:cs="Times New Roman"/>
          <w:szCs w:val="24"/>
        </w:rPr>
      </w:pPr>
    </w:p>
    <w:p w14:paraId="54381810" w14:textId="77777777" w:rsidR="00AB1FCD" w:rsidRPr="00185BC8" w:rsidRDefault="00AB1FCD" w:rsidP="00D47DEA">
      <w:pPr>
        <w:pStyle w:val="NoSpacing"/>
        <w:rPr>
          <w:rFonts w:cs="Times New Roman"/>
          <w:szCs w:val="24"/>
        </w:rPr>
      </w:pPr>
    </w:p>
    <w:p w14:paraId="050A10BC" w14:textId="77777777" w:rsidR="009D5349" w:rsidRDefault="009D5349" w:rsidP="009139A6">
      <w:pPr>
        <w:pStyle w:val="NoSpacing"/>
        <w:rPr>
          <w:rFonts w:cs="Times New Roman"/>
          <w:szCs w:val="24"/>
        </w:rPr>
      </w:pPr>
    </w:p>
    <w:p w14:paraId="5407B4BB" w14:textId="77777777" w:rsidR="00D47DEA" w:rsidRDefault="00D47DEA" w:rsidP="009139A6">
      <w:pPr>
        <w:pStyle w:val="NoSpacing"/>
        <w:rPr>
          <w:rFonts w:cs="Times New Roman"/>
          <w:szCs w:val="24"/>
        </w:rPr>
      </w:pPr>
    </w:p>
    <w:p w14:paraId="00AECD5D" w14:textId="77777777" w:rsidR="00D47DEA" w:rsidRPr="009D5349" w:rsidRDefault="00D47DEA" w:rsidP="009139A6">
      <w:pPr>
        <w:pStyle w:val="NoSpacing"/>
        <w:rPr>
          <w:rFonts w:cs="Times New Roman"/>
          <w:szCs w:val="24"/>
        </w:rPr>
      </w:pPr>
    </w:p>
    <w:p w14:paraId="31C435A3" w14:textId="767B1379" w:rsidR="00B00D69" w:rsidRPr="00B00D69" w:rsidRDefault="00B00D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sectPr w:rsidR="00B00D69" w:rsidRPr="00B00D69" w:rsidSect="00BF2A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E7066" w14:textId="77777777" w:rsidR="00720D56" w:rsidRDefault="00720D56" w:rsidP="009139A6">
      <w:r>
        <w:separator/>
      </w:r>
    </w:p>
  </w:endnote>
  <w:endnote w:type="continuationSeparator" w:id="0">
    <w:p w14:paraId="13D5074E" w14:textId="77777777" w:rsidR="00720D56" w:rsidRDefault="00720D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81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7E1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7D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86F88" w14:textId="77777777" w:rsidR="00720D56" w:rsidRDefault="00720D56" w:rsidP="009139A6">
      <w:r>
        <w:separator/>
      </w:r>
    </w:p>
  </w:footnote>
  <w:footnote w:type="continuationSeparator" w:id="0">
    <w:p w14:paraId="7A6D8AD9" w14:textId="77777777" w:rsidR="00720D56" w:rsidRDefault="00720D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6BA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77B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AD2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D56"/>
    <w:rsid w:val="000666E0"/>
    <w:rsid w:val="00185BC8"/>
    <w:rsid w:val="002510B7"/>
    <w:rsid w:val="00270799"/>
    <w:rsid w:val="003803B5"/>
    <w:rsid w:val="003B27BF"/>
    <w:rsid w:val="003B2808"/>
    <w:rsid w:val="00410EE4"/>
    <w:rsid w:val="00434DF8"/>
    <w:rsid w:val="004D352D"/>
    <w:rsid w:val="00537ECB"/>
    <w:rsid w:val="005C130B"/>
    <w:rsid w:val="005C1A08"/>
    <w:rsid w:val="0064164C"/>
    <w:rsid w:val="00720D56"/>
    <w:rsid w:val="00826F5C"/>
    <w:rsid w:val="009139A6"/>
    <w:rsid w:val="009411C2"/>
    <w:rsid w:val="009448BB"/>
    <w:rsid w:val="00947624"/>
    <w:rsid w:val="009D5349"/>
    <w:rsid w:val="009E7241"/>
    <w:rsid w:val="00A3176C"/>
    <w:rsid w:val="00A42C68"/>
    <w:rsid w:val="00AB1FCD"/>
    <w:rsid w:val="00AE65F8"/>
    <w:rsid w:val="00AF38F6"/>
    <w:rsid w:val="00B00D69"/>
    <w:rsid w:val="00B8287C"/>
    <w:rsid w:val="00BA00AB"/>
    <w:rsid w:val="00BA30E7"/>
    <w:rsid w:val="00BB7DF7"/>
    <w:rsid w:val="00BD29B0"/>
    <w:rsid w:val="00BF2AF5"/>
    <w:rsid w:val="00C71834"/>
    <w:rsid w:val="00CB4ED9"/>
    <w:rsid w:val="00D47DE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A867F"/>
  <w15:chartTrackingRefBased/>
  <w15:docId w15:val="{BA2C47E0-1D1F-48AD-A175-911DFFC0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F2A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A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496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2025-01-17T12:38:00Z</dcterms:created>
  <dcterms:modified xsi:type="dcterms:W3CDTF">2025-01-17T21:24:00Z</dcterms:modified>
</cp:coreProperties>
</file>